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82F" w:rsidRDefault="003B782F" w:rsidP="003B78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COBE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B782F" w:rsidRDefault="003B782F" w:rsidP="003B78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782F" w:rsidRDefault="003B782F" w:rsidP="003B78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782F" w:rsidRDefault="003B782F" w:rsidP="003B78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Stowmarket, Suffolk,</w:t>
      </w:r>
    </w:p>
    <w:p w:rsidR="003B782F" w:rsidRDefault="003B782F" w:rsidP="003B78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Maud Cromwell(q.v.).</w:t>
      </w:r>
    </w:p>
    <w:p w:rsidR="003B782F" w:rsidRDefault="003B782F" w:rsidP="003B78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21-334)</w:t>
      </w:r>
    </w:p>
    <w:p w:rsidR="003B782F" w:rsidRDefault="003B782F" w:rsidP="003B78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782F" w:rsidRDefault="003B782F" w:rsidP="003B78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782F" w:rsidRPr="00DA7AD4" w:rsidRDefault="003B782F" w:rsidP="003B78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2016</w:t>
      </w:r>
    </w:p>
    <w:p w:rsidR="006B2F86" w:rsidRPr="003B782F" w:rsidRDefault="003B78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B78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82F" w:rsidRDefault="003B782F" w:rsidP="00E71FC3">
      <w:pPr>
        <w:spacing w:after="0" w:line="240" w:lineRule="auto"/>
      </w:pPr>
      <w:r>
        <w:separator/>
      </w:r>
    </w:p>
  </w:endnote>
  <w:endnote w:type="continuationSeparator" w:id="0">
    <w:p w:rsidR="003B782F" w:rsidRDefault="003B78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82F" w:rsidRDefault="003B782F" w:rsidP="00E71FC3">
      <w:pPr>
        <w:spacing w:after="0" w:line="240" w:lineRule="auto"/>
      </w:pPr>
      <w:r>
        <w:separator/>
      </w:r>
    </w:p>
  </w:footnote>
  <w:footnote w:type="continuationSeparator" w:id="0">
    <w:p w:rsidR="003B782F" w:rsidRDefault="003B78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2F"/>
    <w:rsid w:val="003B782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86BC3"/>
  <w15:chartTrackingRefBased/>
  <w15:docId w15:val="{3CE23D72-BF02-48BC-A4E6-6F95FC322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2016-03-31T19:33:00Z</dcterms:created>
  <dcterms:modified xsi:type="dcterms:W3CDTF">2016-03-31T19:34:00Z</dcterms:modified>
</cp:coreProperties>
</file>